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6F37C85" w14:textId="77777777" w:rsidR="00855AAF" w:rsidRDefault="00855AAF" w:rsidP="00855AA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Robert UMFREY</w:t>
      </w:r>
      <w:r>
        <w:rPr>
          <w:rFonts w:ascii="Times New Roman" w:hAnsi="Times New Roman" w:cs="Times New Roman"/>
        </w:rPr>
        <w:t xml:space="preserve">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35FCBC41" w14:textId="77777777" w:rsidR="00855AAF" w:rsidRDefault="00855AAF" w:rsidP="00855AA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Chaplain.</w:t>
      </w:r>
    </w:p>
    <w:p w14:paraId="3BCEDD75" w14:textId="77777777" w:rsidR="00855AAF" w:rsidRDefault="00855AAF" w:rsidP="00855AAF">
      <w:pPr>
        <w:rPr>
          <w:rFonts w:ascii="Times New Roman" w:hAnsi="Times New Roman" w:cs="Times New Roman"/>
        </w:rPr>
      </w:pPr>
    </w:p>
    <w:p w14:paraId="0A12B52A" w14:textId="77777777" w:rsidR="00855AAF" w:rsidRDefault="00855AAF" w:rsidP="00855AAF">
      <w:pPr>
        <w:rPr>
          <w:rFonts w:ascii="Times New Roman" w:hAnsi="Times New Roman" w:cs="Times New Roman"/>
        </w:rPr>
      </w:pPr>
    </w:p>
    <w:p w14:paraId="0ABCAFB4" w14:textId="77777777" w:rsidR="00855AAF" w:rsidRDefault="00855AAF" w:rsidP="00855AA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He made a plaint of debt against Henry </w:t>
      </w:r>
      <w:proofErr w:type="spellStart"/>
      <w:r>
        <w:rPr>
          <w:rFonts w:ascii="Times New Roman" w:hAnsi="Times New Roman" w:cs="Times New Roman"/>
        </w:rPr>
        <w:t>Curle</w:t>
      </w:r>
      <w:proofErr w:type="spellEnd"/>
      <w:r>
        <w:rPr>
          <w:rFonts w:ascii="Times New Roman" w:hAnsi="Times New Roman" w:cs="Times New Roman"/>
        </w:rPr>
        <w:t xml:space="preserve"> of Lynn, chaplain(q.v.), as</w:t>
      </w:r>
    </w:p>
    <w:p w14:paraId="03AD3CA6" w14:textId="77777777" w:rsidR="00855AAF" w:rsidRDefault="00855AAF" w:rsidP="00855AA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the executor of Richard </w:t>
      </w:r>
      <w:proofErr w:type="spellStart"/>
      <w:r>
        <w:rPr>
          <w:rFonts w:ascii="Times New Roman" w:hAnsi="Times New Roman" w:cs="Times New Roman"/>
        </w:rPr>
        <w:t>Curle</w:t>
      </w:r>
      <w:proofErr w:type="spellEnd"/>
      <w:r>
        <w:rPr>
          <w:rFonts w:ascii="Times New Roman" w:hAnsi="Times New Roman" w:cs="Times New Roman"/>
        </w:rPr>
        <w:t xml:space="preserve"> of Coventry, chaplain(q.v.).</w:t>
      </w:r>
    </w:p>
    <w:p w14:paraId="27FC5EE2" w14:textId="77777777" w:rsidR="00855AAF" w:rsidRDefault="00855AAF" w:rsidP="00855AA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(http://aalt.law.uh.edu/Indices/CP40Indices/CP40no888Pl.htm)</w:t>
      </w:r>
    </w:p>
    <w:p w14:paraId="17D0CEE2" w14:textId="77777777" w:rsidR="00855AAF" w:rsidRDefault="00855AAF" w:rsidP="00855AAF">
      <w:pPr>
        <w:rPr>
          <w:rFonts w:ascii="Times New Roman" w:hAnsi="Times New Roman" w:cs="Times New Roman"/>
        </w:rPr>
      </w:pPr>
    </w:p>
    <w:p w14:paraId="409D7238" w14:textId="77777777" w:rsidR="00855AAF" w:rsidRDefault="00855AAF" w:rsidP="00855AAF">
      <w:pPr>
        <w:rPr>
          <w:rFonts w:ascii="Times New Roman" w:hAnsi="Times New Roman" w:cs="Times New Roman"/>
        </w:rPr>
      </w:pPr>
    </w:p>
    <w:p w14:paraId="73339812" w14:textId="77777777" w:rsidR="00855AAF" w:rsidRDefault="00855AAF" w:rsidP="00855AA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 March 2019</w:t>
      </w:r>
    </w:p>
    <w:p w14:paraId="1D5DE08E" w14:textId="77777777" w:rsidR="006B2F86" w:rsidRPr="00E71FC3" w:rsidRDefault="00855AAF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B380F0" w14:textId="77777777" w:rsidR="00855AAF" w:rsidRDefault="00855AAF" w:rsidP="00E71FC3">
      <w:r>
        <w:separator/>
      </w:r>
    </w:p>
  </w:endnote>
  <w:endnote w:type="continuationSeparator" w:id="0">
    <w:p w14:paraId="23D7FB62" w14:textId="77777777" w:rsidR="00855AAF" w:rsidRDefault="00855AAF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FC1F64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F170C6B" w14:textId="77777777" w:rsidR="00855AAF" w:rsidRDefault="00855AAF" w:rsidP="00E71FC3">
      <w:r>
        <w:separator/>
      </w:r>
    </w:p>
  </w:footnote>
  <w:footnote w:type="continuationSeparator" w:id="0">
    <w:p w14:paraId="7356CD8C" w14:textId="77777777" w:rsidR="00855AAF" w:rsidRDefault="00855AAF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5AAF"/>
    <w:rsid w:val="001A7C09"/>
    <w:rsid w:val="00577BD5"/>
    <w:rsid w:val="00656CBA"/>
    <w:rsid w:val="006A1F77"/>
    <w:rsid w:val="00733BE7"/>
    <w:rsid w:val="00855AAF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2E8C98"/>
  <w15:chartTrackingRefBased/>
  <w15:docId w15:val="{A24753E5-9CAB-4DF1-A501-2889E5483E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55AAF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38</Words>
  <Characters>221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2019-03-12T20:09:00Z</dcterms:created>
  <dcterms:modified xsi:type="dcterms:W3CDTF">2019-03-12T20:09:00Z</dcterms:modified>
</cp:coreProperties>
</file>